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l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A</w:t>
      </w:r>
      <w:r w:rsidRPr="000C29C1">
        <w:rPr>
          <w:rFonts w:ascii="Arial" w:eastAsia="Times New Roman" w:hAnsi="Arial" w:cs="Arial"/>
          <w:b/>
          <w:sz w:val="20"/>
          <w:szCs w:val="20"/>
        </w:rPr>
        <w:t>ire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C</w:t>
      </w:r>
      <w:r w:rsidRPr="000C29C1">
        <w:rPr>
          <w:rFonts w:ascii="Arial" w:eastAsia="Times New Roman" w:hAnsi="Arial" w:cs="Arial"/>
          <w:b/>
          <w:sz w:val="20"/>
          <w:szCs w:val="20"/>
        </w:rPr>
        <w:t>alle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- Los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Delincuentes</w:t>
      </w:r>
      <w:proofErr w:type="spellEnd"/>
    </w:p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Int:V1,Prech1,V2,Prech2,Ch1,Int,V3,Prech3,Ch2,Solo(outro chords),Outro</w:t>
      </w:r>
    </w:p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Intro:</w:t>
      </w: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Dm7 A7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Gm7 A7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F           A7 </w:t>
      </w:r>
      <w:r w:rsidR="000C29C1"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levanto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temprano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y me pongo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trabajar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con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mi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guitarra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mano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nunca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cantar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llaman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descalzo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porque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invierno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uso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chanclas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hago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pa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notarme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fresquito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manana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A#               C                     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to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dia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plazuela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tomando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soy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un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bohemio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vida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nada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con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bigotes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señoriales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que se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pasean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jerez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obligaciones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yonotengo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mas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charquitos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plaza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termina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llover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dias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colores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plazuela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flores</w:t>
      </w:r>
      <w:bookmarkStart w:id="0" w:name="_GoBack"/>
      <w:bookmarkEnd w:id="0"/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Chorus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Dm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Am        Gm7            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estrib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,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huele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aroma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fresca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asumo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,  me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escapo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cuesta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 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como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las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peras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peros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A7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pierdo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gano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3: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pantalones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sin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bolsillos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pero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hilos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se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amargan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canto el la alameda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nelbanco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larga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lo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mismo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un fandango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triana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solo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cuarenta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pavos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para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dormirme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una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cama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3: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no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soy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vagabundo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amante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noche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Chorus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el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huele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aroma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fresca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asumo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,  me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escapo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cuestra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quépena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qué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que mi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mechero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tiene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piedra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quien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pudiera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pudiera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pintar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olores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arena, prima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Outro: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A#    F       Gm7         A7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veneno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negro 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sangre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brazos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cinco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tatuajes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peroyo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nunca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lloro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porque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vivo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carnavales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A#       F          C7       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me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pongo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careta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(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lanzo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>)-(x3)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C7       (PAUSA)</w:t>
      </w:r>
    </w:p>
    <w:p w:rsidR="001B6941" w:rsidRPr="000C29C1" w:rsidRDefault="00045EAF" w:rsidP="000C29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lanzo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        a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>...</w:t>
      </w:r>
    </w:p>
    <w:sectPr w:rsidR="001B6941" w:rsidRPr="000C29C1" w:rsidSect="000C29C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9C"/>
    <w:rsid w:val="00045EAF"/>
    <w:rsid w:val="000C29C1"/>
    <w:rsid w:val="00142E9D"/>
    <w:rsid w:val="001B6941"/>
    <w:rsid w:val="0061519C"/>
    <w:rsid w:val="00A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5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519C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6151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5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519C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615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95E4AEA0.dotm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2</cp:revision>
  <dcterms:created xsi:type="dcterms:W3CDTF">2017-04-06T14:08:00Z</dcterms:created>
  <dcterms:modified xsi:type="dcterms:W3CDTF">2017-04-06T14:08:00Z</dcterms:modified>
</cp:coreProperties>
</file>