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E88" w:rsidRPr="005B7E88" w:rsidRDefault="005B7E88" w:rsidP="005B7E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color w:val="000000"/>
          <w:sz w:val="18"/>
          <w:szCs w:val="18"/>
        </w:rPr>
      </w:pPr>
      <w:proofErr w:type="spellStart"/>
      <w:r w:rsidRPr="005B7E88">
        <w:rPr>
          <w:rFonts w:ascii="Courier New" w:eastAsia="Times New Roman" w:hAnsi="Courier New" w:cs="Courier New"/>
          <w:b/>
          <w:color w:val="000000"/>
          <w:sz w:val="18"/>
          <w:szCs w:val="18"/>
        </w:rPr>
        <w:t>Everlong</w:t>
      </w:r>
      <w:proofErr w:type="spellEnd"/>
      <w:r w:rsidRPr="005B7E88">
        <w:rPr>
          <w:rFonts w:ascii="Courier New" w:eastAsia="Times New Roman" w:hAnsi="Courier New" w:cs="Courier New"/>
          <w:b/>
          <w:color w:val="000000"/>
          <w:sz w:val="18"/>
          <w:szCs w:val="18"/>
        </w:rPr>
        <w:t xml:space="preserve"> - Foo Fighters (Bass Tab)</w:t>
      </w:r>
    </w:p>
    <w:p w:rsidR="005B7E88" w:rsidRPr="005B7E88" w:rsidRDefault="005B7E88" w:rsidP="005B7E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color w:val="000000"/>
          <w:sz w:val="18"/>
          <w:szCs w:val="18"/>
        </w:rPr>
      </w:pPr>
      <w:r w:rsidRPr="005B7E88">
        <w:rPr>
          <w:rFonts w:ascii="Courier New" w:eastAsia="Times New Roman" w:hAnsi="Courier New" w:cs="Courier New"/>
          <w:b/>
          <w:color w:val="000000"/>
          <w:sz w:val="18"/>
          <w:szCs w:val="18"/>
        </w:rPr>
        <w:t>Int(x4),V1,Int,V2,Prech1,Ch,Int,V3,Prech1,Int(x2),Prech2,Ch,Outro,Ch,Outro</w:t>
      </w:r>
    </w:p>
    <w:p w:rsidR="005B7E88" w:rsidRPr="005B7E88" w:rsidRDefault="005B7E88" w:rsidP="005B7E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color w:val="000000"/>
          <w:sz w:val="18"/>
          <w:szCs w:val="18"/>
        </w:rPr>
      </w:pPr>
    </w:p>
    <w:p w:rsidR="005B7E88" w:rsidRPr="005B7E88" w:rsidRDefault="005B7E88" w:rsidP="005B7E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color w:val="000000"/>
          <w:sz w:val="18"/>
          <w:szCs w:val="18"/>
        </w:rPr>
      </w:pPr>
      <w:r w:rsidRPr="005B7E88">
        <w:rPr>
          <w:rFonts w:ascii="Courier New" w:eastAsia="Times New Roman" w:hAnsi="Courier New" w:cs="Courier New"/>
          <w:b/>
          <w:color w:val="000000"/>
          <w:sz w:val="18"/>
          <w:szCs w:val="18"/>
        </w:rPr>
        <w:t>Intro/Verse</w:t>
      </w:r>
    </w:p>
    <w:p w:rsidR="005B7E88" w:rsidRPr="005B7E88" w:rsidRDefault="005B7E88" w:rsidP="005B7E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G|--------------------------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-------------------------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------|</w:t>
      </w:r>
    </w:p>
    <w:p w:rsidR="005B7E88" w:rsidRPr="005B7E88" w:rsidRDefault="005B7E88" w:rsidP="005B7E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D|---------------------------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-------------------------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-----|</w:t>
      </w:r>
    </w:p>
    <w:p w:rsidR="005B7E88" w:rsidRPr="005B7E88" w:rsidRDefault="005B7E88" w:rsidP="005B7E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A|-----------------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2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2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2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2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2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2-2-2---------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2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2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2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2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2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2-2-2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-|</w:t>
      </w:r>
    </w:p>
    <w:p w:rsidR="005B7E88" w:rsidRPr="005B7E88" w:rsidRDefault="005B7E88" w:rsidP="005B7E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D|-0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0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0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0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0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0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0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0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----------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-----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5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5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5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5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-----------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----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-|</w:t>
      </w:r>
    </w:p>
    <w:p w:rsidR="005B7E88" w:rsidRPr="005B7E88" w:rsidRDefault="005B7E88" w:rsidP="005B7E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</w:p>
    <w:p w:rsidR="005B7E88" w:rsidRPr="005B7E88" w:rsidRDefault="005B7E88" w:rsidP="005B7E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color w:val="000000"/>
          <w:sz w:val="18"/>
          <w:szCs w:val="18"/>
        </w:rPr>
      </w:pPr>
      <w:r w:rsidRPr="005B7E88">
        <w:rPr>
          <w:rFonts w:ascii="Courier New" w:eastAsia="Times New Roman" w:hAnsi="Courier New" w:cs="Courier New"/>
          <w:b/>
          <w:color w:val="000000"/>
          <w:sz w:val="18"/>
          <w:szCs w:val="18"/>
        </w:rPr>
        <w:t>Pre-Chorus</w:t>
      </w:r>
      <w:r>
        <w:rPr>
          <w:rFonts w:ascii="Courier New" w:eastAsia="Times New Roman" w:hAnsi="Courier New" w:cs="Courier New"/>
          <w:b/>
          <w:color w:val="000000"/>
          <w:sz w:val="18"/>
          <w:szCs w:val="18"/>
        </w:rPr>
        <w:t xml:space="preserve"> 1</w:t>
      </w:r>
    </w:p>
    <w:p w:rsidR="005B7E88" w:rsidRPr="005B7E88" w:rsidRDefault="005B7E88" w:rsidP="005B7E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G|-------------------------|</w:t>
      </w:r>
    </w:p>
    <w:p w:rsidR="005B7E88" w:rsidRPr="005B7E88" w:rsidRDefault="005B7E88" w:rsidP="005B7E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D|-------------------------|</w:t>
      </w:r>
    </w:p>
    <w:p w:rsidR="005B7E88" w:rsidRPr="005B7E88" w:rsidRDefault="005B7E88" w:rsidP="005B7E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A|----------------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5-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5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5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5-|</w:t>
      </w:r>
    </w:p>
    <w:p w:rsidR="005B7E88" w:rsidRPr="005B7E88" w:rsidRDefault="005B7E88" w:rsidP="005B7E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D|-0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0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0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0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0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0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0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-0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--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-------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|</w:t>
      </w:r>
    </w:p>
    <w:p w:rsidR="005B7E88" w:rsidRPr="005B7E88" w:rsidRDefault="005B7E88" w:rsidP="005B7E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</w:p>
    <w:p w:rsidR="005B7E88" w:rsidRPr="005B7E88" w:rsidRDefault="005B7E88" w:rsidP="005B7E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color w:val="000000"/>
          <w:sz w:val="18"/>
          <w:szCs w:val="18"/>
        </w:rPr>
      </w:pPr>
      <w:r w:rsidRPr="005B7E88">
        <w:rPr>
          <w:rFonts w:ascii="Courier New" w:eastAsia="Times New Roman" w:hAnsi="Courier New" w:cs="Courier New"/>
          <w:b/>
          <w:color w:val="000000"/>
          <w:sz w:val="18"/>
          <w:szCs w:val="18"/>
        </w:rPr>
        <w:t>Chorus</w:t>
      </w:r>
    </w:p>
    <w:p w:rsidR="005B7E88" w:rsidRPr="005B7E88" w:rsidRDefault="005B7E88" w:rsidP="005B7E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G|---------------------------------------------------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-----------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---|</w:t>
      </w:r>
    </w:p>
    <w:p w:rsidR="005B7E88" w:rsidRPr="005B7E88" w:rsidRDefault="005B7E88" w:rsidP="005B7E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D|----------------------------------------------------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-----------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--|</w:t>
      </w:r>
    </w:p>
    <w:p w:rsidR="005B7E88" w:rsidRPr="005B7E88" w:rsidRDefault="005B7E88" w:rsidP="005B7E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A|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2-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2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2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2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--------------------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----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2-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2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2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2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---------------------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---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-|</w:t>
      </w:r>
    </w:p>
    <w:p w:rsidR="005B7E88" w:rsidRPr="005B7E88" w:rsidRDefault="005B7E88" w:rsidP="005B7E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D|-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------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-5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5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5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-5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0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0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0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0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0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0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-0-0--------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5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5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5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-5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0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0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0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0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0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0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0-0-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|</w:t>
      </w:r>
    </w:p>
    <w:p w:rsidR="005B7E88" w:rsidRPr="005B7E88" w:rsidRDefault="005B7E88" w:rsidP="005B7E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</w:p>
    <w:p w:rsidR="005B7E88" w:rsidRPr="005B7E88" w:rsidRDefault="005B7E88" w:rsidP="005B7E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G|---------------------------------------------------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-----------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---|</w:t>
      </w:r>
    </w:p>
    <w:p w:rsidR="005B7E88" w:rsidRPr="005B7E88" w:rsidRDefault="005B7E88" w:rsidP="005B7E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D|----------------------------------------------------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-----------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--|</w:t>
      </w:r>
    </w:p>
    <w:p w:rsidR="005B7E88" w:rsidRPr="005B7E88" w:rsidRDefault="005B7E88" w:rsidP="005B7E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A|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2-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2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2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2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----------------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0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--0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-0-0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---------------------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---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--------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-|</w:t>
      </w:r>
    </w:p>
    <w:p w:rsidR="005B7E88" w:rsidRPr="005B7E88" w:rsidRDefault="005B7E88" w:rsidP="005B7E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D|--------5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5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5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-5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0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0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0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0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-----5-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5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5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5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5-5-5-5-5-5-5-5-5-5-5-5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|</w:t>
      </w:r>
    </w:p>
    <w:p w:rsidR="005B7E88" w:rsidRDefault="005B7E88" w:rsidP="005B7E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</w:p>
    <w:p w:rsidR="008830AF" w:rsidRPr="005B7E88" w:rsidRDefault="008830AF" w:rsidP="008830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color w:val="000000"/>
          <w:sz w:val="18"/>
          <w:szCs w:val="18"/>
        </w:rPr>
      </w:pPr>
      <w:r w:rsidRPr="005B7E88">
        <w:rPr>
          <w:rFonts w:ascii="Courier New" w:eastAsia="Times New Roman" w:hAnsi="Courier New" w:cs="Courier New"/>
          <w:b/>
          <w:color w:val="000000"/>
          <w:sz w:val="18"/>
          <w:szCs w:val="18"/>
        </w:rPr>
        <w:t>Pre-Chorus</w:t>
      </w:r>
      <w:r>
        <w:rPr>
          <w:rFonts w:ascii="Courier New" w:eastAsia="Times New Roman" w:hAnsi="Courier New" w:cs="Courier New"/>
          <w:b/>
          <w:color w:val="000000"/>
          <w:sz w:val="18"/>
          <w:szCs w:val="18"/>
        </w:rPr>
        <w:t xml:space="preserve"> </w:t>
      </w:r>
      <w:r>
        <w:rPr>
          <w:rFonts w:ascii="Courier New" w:eastAsia="Times New Roman" w:hAnsi="Courier New" w:cs="Courier New"/>
          <w:b/>
          <w:color w:val="000000"/>
          <w:sz w:val="18"/>
          <w:szCs w:val="18"/>
        </w:rPr>
        <w:t>2</w:t>
      </w:r>
      <w:r w:rsidR="005D653C">
        <w:rPr>
          <w:rFonts w:ascii="Courier New" w:eastAsia="Times New Roman" w:hAnsi="Courier New" w:cs="Courier New"/>
          <w:b/>
          <w:color w:val="000000"/>
          <w:sz w:val="18"/>
          <w:szCs w:val="18"/>
        </w:rPr>
        <w:t>:</w:t>
      </w:r>
    </w:p>
    <w:p w:rsidR="008830AF" w:rsidRPr="005B7E88" w:rsidRDefault="008830AF" w:rsidP="008830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G|-----------------------------------------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-----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|</w:t>
      </w:r>
      <w:bookmarkStart w:id="0" w:name="_GoBack"/>
      <w:bookmarkEnd w:id="0"/>
    </w:p>
    <w:p w:rsidR="008830AF" w:rsidRPr="005B7E88" w:rsidRDefault="008830AF" w:rsidP="008830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D|-----------------------------------------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---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|</w:t>
      </w:r>
    </w:p>
    <w:p w:rsidR="008830AF" w:rsidRPr="005B7E88" w:rsidRDefault="008830AF" w:rsidP="008830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A|----------------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-----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----------------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---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--|</w:t>
      </w:r>
    </w:p>
    <w:p w:rsidR="008830AF" w:rsidRPr="005B7E88" w:rsidRDefault="008830AF" w:rsidP="008830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D|-0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0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0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0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0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0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0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-0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-0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0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0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0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0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0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0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-0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-0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0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0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0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0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0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0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-0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|</w:t>
      </w:r>
    </w:p>
    <w:p w:rsidR="008830AF" w:rsidRDefault="008830AF" w:rsidP="005B7E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</w:p>
    <w:p w:rsidR="005D653C" w:rsidRPr="005B7E88" w:rsidRDefault="005D653C" w:rsidP="005D65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color w:val="000000"/>
          <w:sz w:val="18"/>
          <w:szCs w:val="18"/>
        </w:rPr>
      </w:pPr>
      <w:r>
        <w:rPr>
          <w:rFonts w:ascii="Courier New" w:eastAsia="Times New Roman" w:hAnsi="Courier New" w:cs="Courier New"/>
          <w:b/>
          <w:color w:val="000000"/>
          <w:sz w:val="18"/>
          <w:szCs w:val="18"/>
        </w:rPr>
        <w:t>Outro:</w:t>
      </w:r>
    </w:p>
    <w:p w:rsidR="005D653C" w:rsidRPr="005B7E88" w:rsidRDefault="005D653C" w:rsidP="005D65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G|-------------------------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--------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|</w:t>
      </w:r>
    </w:p>
    <w:p w:rsidR="005D653C" w:rsidRPr="005B7E88" w:rsidRDefault="005D653C" w:rsidP="005D65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D|-------------------------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--------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|</w:t>
      </w:r>
    </w:p>
    <w:p w:rsidR="005D653C" w:rsidRPr="005B7E88" w:rsidRDefault="005D653C" w:rsidP="005D65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A|----------------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--</w:t>
      </w: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-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------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--------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|</w:t>
      </w:r>
    </w:p>
    <w:p w:rsidR="005D653C" w:rsidRPr="005B7E88" w:rsidRDefault="005D653C" w:rsidP="005D65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B7E88">
        <w:rPr>
          <w:rFonts w:ascii="Courier New" w:eastAsia="Times New Roman" w:hAnsi="Courier New" w:cs="Courier New"/>
          <w:color w:val="000000"/>
          <w:sz w:val="18"/>
          <w:szCs w:val="18"/>
        </w:rPr>
        <w:t>D|-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5-5-5-5-5-5-5-5-5-5-5-5-5-5-5-5-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|</w:t>
      </w:r>
    </w:p>
    <w:p w:rsidR="005D653C" w:rsidRPr="005B7E88" w:rsidRDefault="005D653C" w:rsidP="005B7E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</w:p>
    <w:p w:rsidR="001B6941" w:rsidRDefault="001B6941"/>
    <w:sectPr w:rsidR="001B694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E88"/>
    <w:rsid w:val="00142E9D"/>
    <w:rsid w:val="001B6941"/>
    <w:rsid w:val="005B7E88"/>
    <w:rsid w:val="005D653C"/>
    <w:rsid w:val="00883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B7E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B7E88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B7E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B7E8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2F93B56F.dotm</Template>
  <TotalTime>0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PSI - Paul Scherrer Institut</Company>
  <LinksUpToDate>false</LinksUpToDate>
  <CharactersWithSpaces>1441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Alpert Peter Aaron</dc:creator>
  <cp:lastModifiedBy>Alpert Peter Aaron</cp:lastModifiedBy>
  <cp:revision>2</cp:revision>
  <dcterms:created xsi:type="dcterms:W3CDTF">2017-07-20T13:40:00Z</dcterms:created>
  <dcterms:modified xsi:type="dcterms:W3CDTF">2017-07-20T13:53:00Z</dcterms:modified>
</cp:coreProperties>
</file>